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6701E8">
        <w:rPr>
          <w:b/>
          <w:color w:val="00B050"/>
          <w:sz w:val="28"/>
          <w:szCs w:val="28"/>
        </w:rPr>
        <w:t>PC</w:t>
      </w:r>
      <w:r w:rsidRPr="0066081C">
        <w:rPr>
          <w:b/>
          <w:color w:val="00B050"/>
          <w:sz w:val="28"/>
          <w:szCs w:val="28"/>
        </w:rPr>
        <w:t>-</w:t>
      </w:r>
      <w:r w:rsidR="000E4520">
        <w:rPr>
          <w:b/>
          <w:color w:val="00B050"/>
          <w:sz w:val="28"/>
          <w:szCs w:val="28"/>
        </w:rPr>
        <w:t>50</w:t>
      </w:r>
      <w:r w:rsidR="00D65D79">
        <w:rPr>
          <w:b/>
          <w:color w:val="00B050"/>
          <w:sz w:val="28"/>
          <w:szCs w:val="28"/>
        </w:rPr>
        <w:t>-0</w:t>
      </w:r>
      <w:r w:rsidR="000E4520">
        <w:rPr>
          <w:b/>
          <w:color w:val="00B050"/>
          <w:sz w:val="28"/>
          <w:szCs w:val="28"/>
        </w:rPr>
        <w:t>12</w:t>
      </w:r>
      <w:r w:rsidR="00B4570C" w:rsidRPr="0066081C">
        <w:rPr>
          <w:b/>
          <w:color w:val="00B050"/>
          <w:sz w:val="28"/>
          <w:szCs w:val="28"/>
        </w:rPr>
        <w:t>/1</w:t>
      </w:r>
      <w:r w:rsidR="00B038CE">
        <w:rPr>
          <w:b/>
          <w:color w:val="00B050"/>
          <w:sz w:val="28"/>
          <w:szCs w:val="28"/>
        </w:rPr>
        <w:t>7</w:t>
      </w:r>
      <w:r w:rsidR="00B4570C" w:rsidRPr="0066081C">
        <w:rPr>
          <w:b/>
          <w:color w:val="00B050"/>
          <w:sz w:val="28"/>
          <w:szCs w:val="28"/>
        </w:rPr>
        <w:t>-</w:t>
      </w:r>
      <w:r w:rsidR="006701E8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r w:rsidR="000E4520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8C54C9">
        <w:rPr>
          <w:sz w:val="22"/>
          <w:szCs w:val="22"/>
        </w:rPr>
        <w:t xml:space="preserve"> </w:t>
      </w:r>
      <w:r w:rsidR="000E4520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8C54C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038CE">
        <w:rPr>
          <w:sz w:val="22"/>
          <w:szCs w:val="22"/>
        </w:rPr>
        <w:t>7</w:t>
      </w:r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3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>
        <w:rPr>
          <w:sz w:val="22"/>
          <w:szCs w:val="22"/>
        </w:rPr>
        <w:t>31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E4520">
        <w:rPr>
          <w:sz w:val="22"/>
          <w:szCs w:val="22"/>
        </w:rPr>
        <w:t>1</w:t>
      </w:r>
      <w:bookmarkStart w:id="4" w:name="_GoBack"/>
      <w:bookmarkEnd w:id="4"/>
      <w:r w:rsidR="000E4520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B038CE">
        <w:rPr>
          <w:sz w:val="22"/>
          <w:szCs w:val="22"/>
        </w:rPr>
        <w:t>7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C54C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C54C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gramStart"/>
      <w:r w:rsidRPr="0089545C">
        <w:rPr>
          <w:sz w:val="17"/>
          <w:szCs w:val="17"/>
        </w:rPr>
        <w:t>mikro</w:t>
      </w:r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0E4520"/>
    <w:rsid w:val="001B359D"/>
    <w:rsid w:val="00224CD2"/>
    <w:rsid w:val="002B4EA3"/>
    <w:rsid w:val="002F2430"/>
    <w:rsid w:val="003E6C77"/>
    <w:rsid w:val="00410621"/>
    <w:rsid w:val="004F416E"/>
    <w:rsid w:val="004F72F7"/>
    <w:rsid w:val="005A14D0"/>
    <w:rsid w:val="0066081C"/>
    <w:rsid w:val="006701E8"/>
    <w:rsid w:val="006C4366"/>
    <w:rsid w:val="00702FAD"/>
    <w:rsid w:val="0078430B"/>
    <w:rsid w:val="00834793"/>
    <w:rsid w:val="00855041"/>
    <w:rsid w:val="008928F4"/>
    <w:rsid w:val="0089545C"/>
    <w:rsid w:val="008C54C9"/>
    <w:rsid w:val="00903C01"/>
    <w:rsid w:val="009345DF"/>
    <w:rsid w:val="00973AB1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B5B52-1BB4-4E74-8449-9B35EBF7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89227FCB</Template>
  <TotalTime>187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42</cp:revision>
  <cp:lastPrinted>2017-09-18T11:25:00Z</cp:lastPrinted>
  <dcterms:created xsi:type="dcterms:W3CDTF">2015-03-23T08:28:00Z</dcterms:created>
  <dcterms:modified xsi:type="dcterms:W3CDTF">2017-09-18T11:25:00Z</dcterms:modified>
</cp:coreProperties>
</file>